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0C82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Hugh MEDE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3DDB231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</w:p>
    <w:p w14:paraId="0B09C8E9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</w:p>
    <w:p w14:paraId="116D5496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2A52ABFA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Berkshire, into his landholdings.</w:t>
      </w:r>
    </w:p>
    <w:p w14:paraId="409C531D" w14:textId="77777777" w:rsidR="00620C16" w:rsidRDefault="00620C16" w:rsidP="00620C1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82D4957" w14:textId="77777777" w:rsidR="00620C16" w:rsidRDefault="00620C16" w:rsidP="00620C1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0C63653A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</w:p>
    <w:p w14:paraId="5C2F14A5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</w:p>
    <w:p w14:paraId="1537EF16" w14:textId="77777777" w:rsidR="00620C16" w:rsidRDefault="00620C16" w:rsidP="00620C1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31C125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F9E2A" w14:textId="77777777" w:rsidR="00620C16" w:rsidRDefault="00620C16" w:rsidP="009139A6">
      <w:r>
        <w:separator/>
      </w:r>
    </w:p>
  </w:endnote>
  <w:endnote w:type="continuationSeparator" w:id="0">
    <w:p w14:paraId="3518E52B" w14:textId="77777777" w:rsidR="00620C16" w:rsidRDefault="00620C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D54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37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4E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0629F" w14:textId="77777777" w:rsidR="00620C16" w:rsidRDefault="00620C16" w:rsidP="009139A6">
      <w:r>
        <w:separator/>
      </w:r>
    </w:p>
  </w:footnote>
  <w:footnote w:type="continuationSeparator" w:id="0">
    <w:p w14:paraId="075AD2D2" w14:textId="77777777" w:rsidR="00620C16" w:rsidRDefault="00620C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817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26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C8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C16"/>
    <w:rsid w:val="000666E0"/>
    <w:rsid w:val="002510B7"/>
    <w:rsid w:val="005C130B"/>
    <w:rsid w:val="00620C1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8E263"/>
  <w15:chartTrackingRefBased/>
  <w15:docId w15:val="{8EDFEC8B-9F56-4CF3-AE8C-7928D0F6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2023-07-10T19:51:00Z</dcterms:created>
  <dcterms:modified xsi:type="dcterms:W3CDTF">2023-07-10T19:51:00Z</dcterms:modified>
</cp:coreProperties>
</file>